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6520036B"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w:t>
      </w:r>
      <w:r w:rsidR="00E51501">
        <w:rPr>
          <w:b/>
          <w:noProof/>
          <w:sz w:val="24"/>
        </w:rPr>
        <w:t>621</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E51501" w:rsidRPr="00251D80" w14:paraId="7E5D4E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1EA8D2" w14:textId="33A1C542" w:rsidR="00E51501" w:rsidRDefault="00E51501" w:rsidP="00E51501">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03F751A" w14:textId="60194347" w:rsidR="00E51501" w:rsidRPr="0001369B" w:rsidRDefault="00E51501" w:rsidP="00E51501">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4D7C471A" w14:textId="4436D904" w:rsidR="00E51501" w:rsidRPr="00710E78" w:rsidRDefault="00E51501" w:rsidP="00E51501">
            <w:r>
              <w:t>RAN#97</w:t>
            </w:r>
          </w:p>
        </w:tc>
        <w:tc>
          <w:tcPr>
            <w:tcW w:w="2101" w:type="dxa"/>
            <w:tcBorders>
              <w:top w:val="single" w:sz="4" w:space="0" w:color="auto"/>
              <w:left w:val="single" w:sz="4" w:space="0" w:color="auto"/>
              <w:bottom w:val="single" w:sz="4" w:space="0" w:color="auto"/>
              <w:right w:val="single" w:sz="4" w:space="0" w:color="auto"/>
            </w:tcBorders>
          </w:tcPr>
          <w:p w14:paraId="33C09693" w14:textId="073044ED" w:rsidR="00E51501" w:rsidRPr="00396B70" w:rsidRDefault="00E51501" w:rsidP="00E51501">
            <w:pPr>
              <w:spacing w:after="0"/>
            </w:pPr>
            <w:r>
              <w:t>Core part</w:t>
            </w:r>
          </w:p>
        </w:tc>
      </w:tr>
      <w:tr w:rsidR="00E51501" w:rsidRPr="00251D80" w14:paraId="3CD5FAD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A8042E9" w14:textId="61D0DCBC" w:rsidR="00E51501" w:rsidRDefault="00E51501" w:rsidP="00E51501">
            <w:pPr>
              <w:spacing w:after="0"/>
            </w:pPr>
            <w:r>
              <w:t>38.473</w:t>
            </w:r>
          </w:p>
        </w:tc>
        <w:tc>
          <w:tcPr>
            <w:tcW w:w="4344" w:type="dxa"/>
            <w:tcBorders>
              <w:top w:val="single" w:sz="4" w:space="0" w:color="auto"/>
              <w:left w:val="single" w:sz="4" w:space="0" w:color="auto"/>
              <w:bottom w:val="single" w:sz="4" w:space="0" w:color="auto"/>
              <w:right w:val="single" w:sz="4" w:space="0" w:color="auto"/>
            </w:tcBorders>
          </w:tcPr>
          <w:p w14:paraId="7593AB27" w14:textId="24B111AF" w:rsidR="00E51501" w:rsidRPr="0001369B" w:rsidRDefault="00E51501" w:rsidP="00E51501">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D19E514" w14:textId="380023F1" w:rsidR="00E51501" w:rsidRPr="00710E78" w:rsidRDefault="00E51501" w:rsidP="00E51501">
            <w:r>
              <w:t>RAN#97</w:t>
            </w:r>
          </w:p>
        </w:tc>
        <w:tc>
          <w:tcPr>
            <w:tcW w:w="2101" w:type="dxa"/>
            <w:tcBorders>
              <w:top w:val="single" w:sz="4" w:space="0" w:color="auto"/>
              <w:left w:val="single" w:sz="4" w:space="0" w:color="auto"/>
              <w:bottom w:val="single" w:sz="4" w:space="0" w:color="auto"/>
              <w:right w:val="single" w:sz="4" w:space="0" w:color="auto"/>
            </w:tcBorders>
          </w:tcPr>
          <w:p w14:paraId="25760CCE" w14:textId="786FA552" w:rsidR="00E51501" w:rsidRPr="00396B70" w:rsidRDefault="00E51501" w:rsidP="00E51501">
            <w:pPr>
              <w:spacing w:after="0"/>
            </w:pPr>
            <w:r>
              <w:t>Core part</w:t>
            </w:r>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73F103C3"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02A4C26"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71B80E7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E51501"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7B136B0" w:rsidR="00E51501" w:rsidRDefault="00E51501" w:rsidP="00E51501">
            <w:pPr>
              <w:spacing w:after="0"/>
            </w:pPr>
            <w:r>
              <w:lastRenderedPageBreak/>
              <w:t>37.941</w:t>
            </w:r>
          </w:p>
        </w:tc>
        <w:tc>
          <w:tcPr>
            <w:tcW w:w="4344" w:type="dxa"/>
            <w:tcBorders>
              <w:top w:val="single" w:sz="4" w:space="0" w:color="auto"/>
              <w:left w:val="single" w:sz="4" w:space="0" w:color="auto"/>
              <w:bottom w:val="single" w:sz="4" w:space="0" w:color="auto"/>
              <w:right w:val="single" w:sz="4" w:space="0" w:color="auto"/>
            </w:tcBorders>
          </w:tcPr>
          <w:p w14:paraId="0C6E8605" w14:textId="07C6D184" w:rsidR="00E51501" w:rsidRPr="0001369B" w:rsidRDefault="00E51501" w:rsidP="00E51501">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071835C0" w14:textId="716073F7" w:rsidR="00E51501" w:rsidRPr="00710E78" w:rsidRDefault="00E51501" w:rsidP="00E51501">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6D2C89D" w14:textId="1C4DC1B8" w:rsidR="00E51501" w:rsidRPr="00396B70" w:rsidRDefault="00E51501" w:rsidP="00E51501">
            <w:pPr>
              <w:spacing w:after="0"/>
            </w:pPr>
            <w:r w:rsidRPr="00396B70">
              <w:t>Perf</w:t>
            </w:r>
            <w:r>
              <w:t>.</w:t>
            </w:r>
            <w:r w:rsidRPr="00396B70">
              <w:t xml:space="preserve"> Part</w:t>
            </w:r>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41ED3B55" w:rsidR="002C57D8" w:rsidRPr="00231E67" w:rsidRDefault="004E025C" w:rsidP="002C57D8">
      <w:pPr>
        <w:rPr>
          <w:lang w:val="es-ES_tradnl"/>
        </w:rPr>
      </w:pPr>
      <w:r w:rsidRPr="00231E67">
        <w:rPr>
          <w:lang w:val="es-ES_tradnl"/>
        </w:rPr>
        <w:t>Aida Vera Lopez</w:t>
      </w:r>
      <w:r w:rsidR="002C57D8" w:rsidRPr="00231E67">
        <w:rPr>
          <w:lang w:val="es-ES_tradnl"/>
        </w:rPr>
        <w:t>, Intel,</w:t>
      </w:r>
      <w:r w:rsidR="00231E67">
        <w:rPr>
          <w:lang w:val="es-ES_tradnl"/>
        </w:rPr>
        <w:t xml:space="preserve"> </w:t>
      </w:r>
      <w:hyperlink r:id="rId15" w:history="1">
        <w:r w:rsidR="00231E67" w:rsidRPr="005532AC">
          <w:rPr>
            <w:rStyle w:val="Hyperlink"/>
            <w:lang w:val="es-ES_tradnl"/>
          </w:rPr>
          <w:t>aida.l.vera.lopez@intel.com</w:t>
        </w:r>
      </w:hyperlink>
      <w:r w:rsidR="00231E67">
        <w:rPr>
          <w:lang w:val="es-ES_tradnl"/>
        </w:rPr>
        <w:t xml:space="preserve"> </w:t>
      </w:r>
      <w:r w:rsidR="002C57D8" w:rsidRPr="00231E67">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DA31" w14:textId="77777777" w:rsidR="005E4EE7" w:rsidRDefault="005E4EE7">
      <w:r>
        <w:separator/>
      </w:r>
    </w:p>
  </w:endnote>
  <w:endnote w:type="continuationSeparator" w:id="0">
    <w:p w14:paraId="31F9D9AA" w14:textId="77777777" w:rsidR="005E4EE7" w:rsidRDefault="005E4EE7">
      <w:r>
        <w:continuationSeparator/>
      </w:r>
    </w:p>
  </w:endnote>
  <w:endnote w:type="continuationNotice" w:id="1">
    <w:p w14:paraId="40D69D5C" w14:textId="77777777" w:rsidR="005E4EE7" w:rsidRDefault="005E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21F" w14:textId="77777777" w:rsidR="005E4EE7" w:rsidRDefault="005E4EE7">
      <w:r>
        <w:separator/>
      </w:r>
    </w:p>
  </w:footnote>
  <w:footnote w:type="continuationSeparator" w:id="0">
    <w:p w14:paraId="1B3C61CF" w14:textId="77777777" w:rsidR="005E4EE7" w:rsidRDefault="005E4EE7">
      <w:r>
        <w:continuationSeparator/>
      </w:r>
    </w:p>
  </w:footnote>
  <w:footnote w:type="continuationNotice" w:id="1">
    <w:p w14:paraId="5079D030" w14:textId="77777777" w:rsidR="005E4EE7" w:rsidRDefault="005E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31E67"/>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E4EE7"/>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201A"/>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1501"/>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793798-2C7C-4A03-BADF-3C26229D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45A278-25DC-41A9-8FAE-054F11F50A4A}">
  <ds:schemaRefs>
    <ds:schemaRef ds:uri="http://schemas.microsoft.com/sharepoint/v3/contenttype/forms"/>
  </ds:schemaRefs>
</ds:datastoreItem>
</file>

<file path=customXml/itemProps3.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4.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2828</Words>
  <Characters>14904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17697</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3</cp:revision>
  <cp:lastPrinted>2000-02-29T19:31:00Z</cp:lastPrinted>
  <dcterms:created xsi:type="dcterms:W3CDTF">2022-09-14T01:58:00Z</dcterms:created>
  <dcterms:modified xsi:type="dcterms:W3CDTF">2022-09-14T01:59:00Z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